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A71" w:rsidRDefault="00A57DC1" w:rsidP="007F1A71">
      <w:r>
        <w:rPr>
          <w:noProof/>
        </w:rPr>
        <w:pict>
          <v:shapetype id="_x0000_t153" coordsize="21600,21600" o:spt="153" adj="9391" path="m,c7200@1,14400@2,21600@0m0@5c7200@6,14400@6,21600@5e">
            <v:formulas>
              <v:f eqn="val #0"/>
              <v:f eqn="prod #0 3 4"/>
              <v:f eqn="prod #0 5 4"/>
              <v:f eqn="prod #0 3 8"/>
              <v:f eqn="prod #0 1 8"/>
              <v:f eqn="sum 21600 0 @3"/>
              <v:f eqn="sum @4 21600 0"/>
              <v:f eqn="prod #0 1 2"/>
              <v:f eqn="prod @5 1 2"/>
              <v:f eqn="sum @7 @8 0"/>
              <v:f eqn="prod #0 7 8"/>
              <v:f eqn="prod @5 1 3"/>
              <v:f eqn="sum @1 @2 0"/>
              <v:f eqn="sum @12 @0 0"/>
              <v:f eqn="prod @13 1 4"/>
              <v:f eqn="sum @11 14400 @14"/>
            </v:formulas>
            <v:path textpathok="t" o:connecttype="custom" o:connectlocs="10800,@10;0,@8;10800,21600;21600,@9" o:connectangles="270,180,90,0"/>
            <v:textpath on="t" fitshape="t" xscale="t"/>
            <v:handles>
              <v:h position="bottomRight,#0" yrange="0,11368"/>
            </v:handles>
            <o:lock v:ext="edit" text="t" shapetype="t"/>
          </v:shapetype>
          <v:shape id="_x0000_s1038" type="#_x0000_t153" style="position:absolute;margin-left:108.15pt;margin-top:2.55pt;width:285pt;height:57pt;z-index:251670528" fillcolor="#9400ed" strokecolor="#eaeaea" strokeweight="1pt">
            <v:fill color2="blue" angle="-90" colors="0 #a603ab;13763f #0819fb;22938f #1a8d48;34079f yellow;47841f #ee3f17;57672f #e81766;1 #a603ab" method="none" type="gradient"/>
            <v:shadow type="perspective" color="silver" opacity="52429f" origin="-.5,.5" matrix=",46340f,,.5,,-4768371582e-16"/>
            <v:textpath style="font-family:&quot;Arial&quot;;v-text-kern:t" trim="t" fitpath="t" xscale="f" string="праздник урожая"/>
            <w10:wrap type="square"/>
          </v:shape>
        </w:pict>
      </w:r>
    </w:p>
    <w:p w:rsidR="007F1A71" w:rsidRDefault="007F1A71" w:rsidP="007F1A71"/>
    <w:p w:rsidR="007F1A71" w:rsidRDefault="007F1A71" w:rsidP="007F1A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F1A71" w:rsidRPr="00C93A1F" w:rsidRDefault="007F1A71" w:rsidP="007F1A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3A1F">
        <w:rPr>
          <w:rFonts w:ascii="Times New Roman" w:hAnsi="Times New Roman"/>
          <w:sz w:val="28"/>
          <w:szCs w:val="28"/>
        </w:rPr>
        <w:t>Недавно в нашей школе состоялся «Праздник урожая». На него были приглашены ученики 5-8 классов. В официальной части мероприятия прозвучали доклады о растениях. Выступления сопровождались слайдами с фотографиями. Соколов Женя прочитал доклад на тему «Сорта и изучение редиса». Бабкина Ксения и Денисова Кристина  рассказали об изучении декоративных культур, а  Золотова Тоня, Сокович Таня и Шепель Алина – о цветах.</w:t>
      </w:r>
    </w:p>
    <w:p w:rsidR="00C93A1F" w:rsidRPr="00C93A1F" w:rsidRDefault="007F1A71" w:rsidP="007F1A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3A1F">
        <w:rPr>
          <w:rFonts w:ascii="Times New Roman" w:hAnsi="Times New Roman"/>
          <w:sz w:val="28"/>
          <w:szCs w:val="28"/>
        </w:rPr>
        <w:t xml:space="preserve">Затем началось награждение учащихся, отличившихся трудолюбием во время летней практики. Также сладкие призы получили участники выставки «Овощные страсти». </w:t>
      </w:r>
    </w:p>
    <w:p w:rsidR="007F1A71" w:rsidRPr="00C93A1F" w:rsidRDefault="007F1A71" w:rsidP="007F1A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3A1F">
        <w:rPr>
          <w:rFonts w:ascii="Times New Roman" w:hAnsi="Times New Roman"/>
          <w:sz w:val="28"/>
          <w:szCs w:val="28"/>
        </w:rPr>
        <w:t xml:space="preserve">Учителя подготовили очень интересную викторину, в которой приняли участие две команды. </w:t>
      </w:r>
      <w:r w:rsidR="008D409E" w:rsidRPr="00C93A1F">
        <w:rPr>
          <w:rFonts w:ascii="Times New Roman" w:hAnsi="Times New Roman"/>
          <w:sz w:val="28"/>
          <w:szCs w:val="28"/>
        </w:rPr>
        <w:t xml:space="preserve">Победила </w:t>
      </w:r>
      <w:r w:rsidRPr="00C93A1F">
        <w:rPr>
          <w:rFonts w:ascii="Times New Roman" w:hAnsi="Times New Roman"/>
          <w:sz w:val="28"/>
          <w:szCs w:val="28"/>
        </w:rPr>
        <w:t>команда под названием «</w:t>
      </w:r>
      <w:r w:rsidRPr="00C93A1F">
        <w:rPr>
          <w:rFonts w:ascii="Times New Roman" w:hAnsi="Times New Roman"/>
          <w:color w:val="FF0000"/>
          <w:sz w:val="28"/>
          <w:szCs w:val="28"/>
        </w:rPr>
        <w:t>Не знаем</w:t>
      </w:r>
      <w:r w:rsidRPr="00C93A1F">
        <w:rPr>
          <w:rFonts w:ascii="Times New Roman" w:hAnsi="Times New Roman"/>
          <w:sz w:val="28"/>
          <w:szCs w:val="28"/>
        </w:rPr>
        <w:t>».</w:t>
      </w:r>
    </w:p>
    <w:p w:rsidR="007F1A71" w:rsidRPr="00C93A1F" w:rsidRDefault="007F1A71" w:rsidP="007F1A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3A1F">
        <w:rPr>
          <w:rFonts w:ascii="Times New Roman" w:hAnsi="Times New Roman"/>
          <w:sz w:val="28"/>
          <w:szCs w:val="28"/>
        </w:rPr>
        <w:t>В конце праздника была дегустация блюд, приготовленных из овощей с пришк</w:t>
      </w:r>
      <w:r w:rsidR="008D409E" w:rsidRPr="00C93A1F">
        <w:rPr>
          <w:rFonts w:ascii="Times New Roman" w:hAnsi="Times New Roman"/>
          <w:sz w:val="28"/>
          <w:szCs w:val="28"/>
        </w:rPr>
        <w:t xml:space="preserve">ольного участка. </w:t>
      </w:r>
    </w:p>
    <w:p w:rsidR="007F1A71" w:rsidRDefault="00C93A1F" w:rsidP="007F1A71">
      <w:r>
        <w:rPr>
          <w:noProof/>
          <w:lang w:eastAsia="ru-RU"/>
        </w:rPr>
        <w:drawing>
          <wp:anchor distT="12192" distB="19317" distL="114300" distR="120584" simplePos="0" relativeHeight="251666432" behindDoc="0" locked="0" layoutInCell="1" allowOverlap="1">
            <wp:simplePos x="0" y="0"/>
            <wp:positionH relativeFrom="column">
              <wp:posOffset>3697605</wp:posOffset>
            </wp:positionH>
            <wp:positionV relativeFrom="paragraph">
              <wp:posOffset>169545</wp:posOffset>
            </wp:positionV>
            <wp:extent cx="2686050" cy="2019300"/>
            <wp:effectExtent l="19050" t="0" r="0" b="0"/>
            <wp:wrapSquare wrapText="bothSides"/>
            <wp:docPr id="10" name="Рисунок 3" descr="IMG_32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_3279"/>
                    <pic:cNvPicPr>
                      <a:picLocks noChangeAspect="1" noChangeArrowheads="1"/>
                    </pic:cNvPicPr>
                  </pic:nvPicPr>
                  <pic:blipFill>
                    <a:blip r:embed="rId7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0193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7F1A71">
        <w:rPr>
          <w:noProof/>
          <w:lang w:eastAsia="ru-RU"/>
        </w:rPr>
        <w:drawing>
          <wp:anchor distT="12192" distB="19634" distL="114300" distR="118042" simplePos="0" relativeHeight="251665408" behindDoc="0" locked="0" layoutInCell="1" allowOverlap="1">
            <wp:simplePos x="0" y="0"/>
            <wp:positionH relativeFrom="column">
              <wp:posOffset>255270</wp:posOffset>
            </wp:positionH>
            <wp:positionV relativeFrom="paragraph">
              <wp:posOffset>116205</wp:posOffset>
            </wp:positionV>
            <wp:extent cx="2661285" cy="2009775"/>
            <wp:effectExtent l="19050" t="0" r="5715" b="0"/>
            <wp:wrapSquare wrapText="bothSides"/>
            <wp:docPr id="9" name="Рисунок 2" descr="IMG_32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_3268"/>
                    <pic:cNvPicPr>
                      <a:picLocks noChangeAspect="1" noChangeArrowheads="1"/>
                    </pic:cNvPicPr>
                  </pic:nvPicPr>
                  <pic:blipFill>
                    <a:blip r:embed="rId8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1285" cy="20097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7D182C" w:rsidRDefault="00C93A1F">
      <w:r>
        <w:rPr>
          <w:noProof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790575</wp:posOffset>
            </wp:positionH>
            <wp:positionV relativeFrom="paragraph">
              <wp:posOffset>3602355</wp:posOffset>
            </wp:positionV>
            <wp:extent cx="1409700" cy="1885950"/>
            <wp:effectExtent l="19050" t="0" r="0" b="0"/>
            <wp:wrapSquare wrapText="bothSides"/>
            <wp:docPr id="8" name="Рисунок 7" descr="IMG_3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G_3257"/>
                    <pic:cNvPicPr>
                      <a:picLocks noChangeAspect="1" noChangeArrowheads="1"/>
                    </pic:cNvPicPr>
                  </pic:nvPicPr>
                  <pic:blipFill>
                    <a:blip r:embed="rId9" cstate="screen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0970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-752475</wp:posOffset>
            </wp:positionH>
            <wp:positionV relativeFrom="paragraph">
              <wp:posOffset>3602355</wp:posOffset>
            </wp:positionV>
            <wp:extent cx="1409700" cy="1885950"/>
            <wp:effectExtent l="19050" t="0" r="0" b="0"/>
            <wp:wrapSquare wrapText="bothSides"/>
            <wp:docPr id="7" name="Рисунок 6" descr="IMG_3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G_3259"/>
                    <pic:cNvPicPr>
                      <a:picLocks noChangeAspect="1" noChangeArrowheads="1"/>
                    </pic:cNvPicPr>
                  </pic:nvPicPr>
                  <pic:blipFill>
                    <a:blip r:embed="rId10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12192" distB="17180" distL="114300" distR="119152" simplePos="0" relativeHeight="251671552" behindDoc="0" locked="0" layoutInCell="1" allowOverlap="1">
            <wp:simplePos x="0" y="0"/>
            <wp:positionH relativeFrom="column">
              <wp:posOffset>561975</wp:posOffset>
            </wp:positionH>
            <wp:positionV relativeFrom="paragraph">
              <wp:posOffset>1754505</wp:posOffset>
            </wp:positionV>
            <wp:extent cx="3101340" cy="2324100"/>
            <wp:effectExtent l="19050" t="0" r="3810" b="0"/>
            <wp:wrapSquare wrapText="bothSides"/>
            <wp:docPr id="14" name="Рисунок 4" descr="IMG_32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_3262"/>
                    <pic:cNvPicPr>
                      <a:picLocks noChangeAspect="1" noChangeArrowheads="1"/>
                    </pic:cNvPicPr>
                  </pic:nvPicPr>
                  <pic:blipFill>
                    <a:blip r:embed="rId11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340" cy="23241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12192" distB="16784" distL="114300" distR="122561" simplePos="0" relativeHeight="251672576" behindDoc="0" locked="0" layoutInCell="1" allowOverlap="1">
            <wp:simplePos x="0" y="0"/>
            <wp:positionH relativeFrom="column">
              <wp:posOffset>-2781300</wp:posOffset>
            </wp:positionH>
            <wp:positionV relativeFrom="paragraph">
              <wp:posOffset>1868805</wp:posOffset>
            </wp:positionV>
            <wp:extent cx="2819400" cy="2114550"/>
            <wp:effectExtent l="19050" t="0" r="0" b="0"/>
            <wp:wrapSquare wrapText="bothSides"/>
            <wp:docPr id="11" name="Рисунок 10" descr="IMG_32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G_3261"/>
                    <pic:cNvPicPr>
                      <a:picLocks noChangeAspect="1" noChangeArrowheads="1"/>
                    </pic:cNvPicPr>
                  </pic:nvPicPr>
                  <pic:blipFill>
                    <a:blip r:embed="rId12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1145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sectPr w:rsidR="007D182C" w:rsidSect="009C1883">
      <w:headerReference w:type="default" r:id="rId13"/>
      <w:footerReference w:type="default" r:id="rId14"/>
      <w:pgSz w:w="11906" w:h="16838"/>
      <w:pgMar w:top="1134" w:right="567" w:bottom="1134" w:left="567" w:header="708" w:footer="5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4ADF" w:rsidRDefault="00C44ADF" w:rsidP="00EF1D2C">
      <w:pPr>
        <w:spacing w:after="0" w:line="240" w:lineRule="auto"/>
      </w:pPr>
      <w:r>
        <w:separator/>
      </w:r>
    </w:p>
  </w:endnote>
  <w:endnote w:type="continuationSeparator" w:id="1">
    <w:p w:rsidR="00C44ADF" w:rsidRDefault="00C44ADF" w:rsidP="00EF1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883" w:rsidRPr="009C1883" w:rsidRDefault="009C1883" w:rsidP="009C1883">
    <w:pPr>
      <w:pStyle w:val="a7"/>
      <w:contextualSpacing/>
      <w:jc w:val="right"/>
      <w:rPr>
        <w:rFonts w:ascii="Monotype Corsiva" w:hAnsi="Monotype Corsiva"/>
        <w:sz w:val="28"/>
        <w:szCs w:val="28"/>
      </w:rPr>
    </w:pPr>
    <w:r w:rsidRPr="009C1883">
      <w:rPr>
        <w:rFonts w:ascii="Monotype Corsiva" w:hAnsi="Monotype Corsiva"/>
        <w:noProof/>
        <w:sz w:val="28"/>
        <w:szCs w:val="28"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column">
            <wp:posOffset>4602480</wp:posOffset>
          </wp:positionH>
          <wp:positionV relativeFrom="paragraph">
            <wp:posOffset>-30480</wp:posOffset>
          </wp:positionV>
          <wp:extent cx="584835" cy="276225"/>
          <wp:effectExtent l="19050" t="0" r="5715" b="0"/>
          <wp:wrapSquare wrapText="bothSides"/>
          <wp:docPr id="4" name="Рисунок 0" descr="книги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0" descr="книги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" cy="276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F1A71">
      <w:rPr>
        <w:rFonts w:ascii="Monotype Corsiva" w:hAnsi="Monotype Corsiva"/>
        <w:noProof/>
        <w:sz w:val="28"/>
        <w:szCs w:val="28"/>
      </w:rPr>
      <w:t>Сулейманова Виктория</w:t>
    </w:r>
  </w:p>
  <w:p w:rsidR="009C1883" w:rsidRDefault="009C18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4ADF" w:rsidRDefault="00C44ADF" w:rsidP="00EF1D2C">
      <w:pPr>
        <w:spacing w:after="0" w:line="240" w:lineRule="auto"/>
      </w:pPr>
      <w:r>
        <w:separator/>
      </w:r>
    </w:p>
  </w:footnote>
  <w:footnote w:type="continuationSeparator" w:id="1">
    <w:p w:rsidR="00C44ADF" w:rsidRDefault="00C44ADF" w:rsidP="00EF1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D2C" w:rsidRPr="009C1883" w:rsidRDefault="009C1883" w:rsidP="009C1883">
    <w:pPr>
      <w:pStyle w:val="a5"/>
      <w:tabs>
        <w:tab w:val="clear" w:pos="4677"/>
        <w:tab w:val="clear" w:pos="9355"/>
        <w:tab w:val="left" w:pos="7575"/>
      </w:tabs>
      <w:ind w:firstLine="5664"/>
      <w:jc w:val="center"/>
      <w:rPr>
        <w:rFonts w:ascii="Monotype Corsiva" w:hAnsi="Monotype Corsiva"/>
        <w:color w:val="C00000"/>
        <w:sz w:val="32"/>
        <w:szCs w:val="32"/>
      </w:rPr>
    </w:pPr>
    <w:r>
      <w:rPr>
        <w:noProof/>
        <w:color w:val="31849B" w:themeColor="accent5" w:themeShade="BF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335280</wp:posOffset>
          </wp:positionH>
          <wp:positionV relativeFrom="paragraph">
            <wp:posOffset>-163830</wp:posOffset>
          </wp:positionV>
          <wp:extent cx="1790700" cy="439420"/>
          <wp:effectExtent l="38100" t="114300" r="19050" b="113030"/>
          <wp:wrapSquare wrapText="bothSides"/>
          <wp:docPr id="3" name="Рисунок 1" descr="C:\Documents and Settings\Ростик\Мои документы\мама\шк планета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Ростик\Мои документы\мама\шк планета\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rot="21146725">
                    <a:off x="0" y="0"/>
                    <a:ext cx="1790700" cy="439420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dist="139700" sx="1000" sy="1000" algn="tl" rotWithShape="0">
                      <a:srgbClr val="333333"/>
                    </a:outerShdw>
                  </a:effectLst>
                </pic:spPr>
              </pic:pic>
            </a:graphicData>
          </a:graphic>
        </wp:anchor>
      </w:drawing>
    </w:r>
    <w:r w:rsidR="00A57DC1" w:rsidRPr="00A57DC1">
      <w:rPr>
        <w:noProof/>
        <w:color w:val="31849B" w:themeColor="accent5" w:themeShade="BF"/>
      </w:rPr>
      <w:pict>
        <v:group id="_x0000_s2057" style="position:absolute;left:0;text-align:left;margin-left:240.5pt;margin-top:-5.4pt;width:104.35pt;height:29.9pt;z-index:251671552;mso-position-horizontal-relative:text;mso-position-vertical-relative:text" coordorigin="4168,600" coordsize="2087,59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4168;top:953;width:690;height:0" o:connectortype="straight" o:regroupid="1" strokecolor="#99f" strokeweight="2.25pt">
            <v:shadow on="t" color="#c5c5ff" opacity=".5" offset="-6pt,-6p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4948;top:600;width:429;height:598" o:regroupid="1" filled="f" stroked="f">
            <v:textbox style="mso-next-textbox:#_x0000_s2052">
              <w:txbxContent>
                <w:p w:rsidR="00EF1D2C" w:rsidRPr="009C1883" w:rsidRDefault="00EF1D2C" w:rsidP="00EF1D2C">
                  <w:pPr>
                    <w:pStyle w:val="a5"/>
                    <w:tabs>
                      <w:tab w:val="left" w:pos="2775"/>
                    </w:tabs>
                    <w:rPr>
                      <w:rFonts w:ascii="Monotype Corsiva" w:hAnsi="Monotype Corsiva"/>
                      <w:b/>
                      <w:noProof/>
                      <w:color w:val="0000FF"/>
                      <w:sz w:val="36"/>
                      <w:szCs w:val="36"/>
                    </w:rPr>
                  </w:pPr>
                  <w:r w:rsidRPr="009C1883">
                    <w:rPr>
                      <w:rFonts w:ascii="Monotype Corsiva" w:hAnsi="Monotype Corsiva"/>
                      <w:b/>
                      <w:color w:val="0000FF"/>
                      <w:sz w:val="36"/>
                      <w:szCs w:val="36"/>
                    </w:rPr>
                    <w:t>3</w:t>
                  </w:r>
                </w:p>
              </w:txbxContent>
            </v:textbox>
          </v:shape>
          <v:shape id="_x0000_s2054" type="#_x0000_t32" style="position:absolute;left:5563;top:953;width:692;height:0" o:connectortype="straight" strokecolor="#99f" strokeweight="2.25pt">
            <v:shadow on="t" color="#c5c5ff" opacity=".5" offset="6pt,-6pt"/>
          </v:shape>
        </v:group>
      </w:pict>
    </w:r>
    <w:r>
      <w:tab/>
    </w:r>
    <w:r>
      <w:tab/>
    </w:r>
    <w:r w:rsidR="007F1A71">
      <w:rPr>
        <w:rFonts w:ascii="Monotype Corsiva" w:hAnsi="Monotype Corsiva"/>
        <w:color w:val="C00000"/>
        <w:sz w:val="32"/>
        <w:szCs w:val="32"/>
      </w:rPr>
      <w:t>24</w:t>
    </w:r>
    <w:r w:rsidR="00EF1D2C" w:rsidRPr="009C1883">
      <w:rPr>
        <w:rFonts w:ascii="Monotype Corsiva" w:hAnsi="Monotype Corsiva"/>
        <w:color w:val="C00000"/>
        <w:sz w:val="32"/>
        <w:szCs w:val="32"/>
      </w:rPr>
      <w:t>.</w:t>
    </w:r>
    <w:r w:rsidR="007F1A71">
      <w:rPr>
        <w:rFonts w:ascii="Monotype Corsiva" w:hAnsi="Monotype Corsiva"/>
        <w:color w:val="C00000"/>
        <w:sz w:val="32"/>
        <w:szCs w:val="32"/>
      </w:rPr>
      <w:t>1</w:t>
    </w:r>
    <w:r w:rsidR="00EF1D2C" w:rsidRPr="009C1883">
      <w:rPr>
        <w:rFonts w:ascii="Monotype Corsiva" w:hAnsi="Monotype Corsiva"/>
        <w:color w:val="C00000"/>
        <w:sz w:val="32"/>
        <w:szCs w:val="32"/>
      </w:rPr>
      <w:t>2.2009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4098">
      <o:colormru v:ext="edit" colors="#c5c5ff"/>
      <o:colormenu v:ext="edit" strokecolor="#99f" shadowcolor="none"/>
    </o:shapedefaults>
    <o:shapelayout v:ext="edit">
      <o:idmap v:ext="edit" data="2"/>
      <o:rules v:ext="edit">
        <o:r id="V:Rule3" type="connector" idref="#_x0000_s2050"/>
        <o:r id="V:Rule4" type="connector" idref="#_x0000_s2054"/>
      </o:rules>
      <o:regrouptable v:ext="edit">
        <o:entry new="1" old="0"/>
      </o:regrouptable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D5352"/>
    <w:rsid w:val="00105BFA"/>
    <w:rsid w:val="005A2E11"/>
    <w:rsid w:val="005D5352"/>
    <w:rsid w:val="006B3F33"/>
    <w:rsid w:val="007D182C"/>
    <w:rsid w:val="007F1A71"/>
    <w:rsid w:val="008D409E"/>
    <w:rsid w:val="009C1883"/>
    <w:rsid w:val="00A57DC1"/>
    <w:rsid w:val="00C44ADF"/>
    <w:rsid w:val="00C93A1F"/>
    <w:rsid w:val="00EF1D2C"/>
    <w:rsid w:val="00F06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c5c5ff"/>
      <o:colormenu v:ext="edit" strokecolor="#99f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A71"/>
    <w:rPr>
      <w:rFonts w:ascii="Calibri" w:eastAsia="Calibri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1D2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F1D2C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EF1D2C"/>
  </w:style>
  <w:style w:type="paragraph" w:styleId="a7">
    <w:name w:val="footer"/>
    <w:basedOn w:val="a"/>
    <w:link w:val="a8"/>
    <w:uiPriority w:val="99"/>
    <w:semiHidden/>
    <w:unhideWhenUsed/>
    <w:rsid w:val="00EF1D2C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EF1D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75;&#1086;&#1090;&#1086;&#1074;&#1086;&#1077;%20&#1091;&#1095;&#1080;&#1090;&#1077;&#1083;&#1103;&#1084;\&#1075;&#1072;&#1079;&#1077;&#1090;&#1072;\&#1096;&#1072;&#1073;&#1083;&#1086;&#1085;%20&#1089;&#1090;&#1088;&#1072;&#1085;&#1080;&#1094;&#109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6CDA5-6A8C-46CE-8825-C45C43770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страницы.dotx</Template>
  <TotalTime>19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Ростик</cp:lastModifiedBy>
  <cp:revision>5</cp:revision>
  <dcterms:created xsi:type="dcterms:W3CDTF">2009-12-23T14:04:00Z</dcterms:created>
  <dcterms:modified xsi:type="dcterms:W3CDTF">2011-01-07T18:39:00Z</dcterms:modified>
</cp:coreProperties>
</file>